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0A424" w14:textId="67C1E3E5" w:rsidR="00E018C0" w:rsidRDefault="0050467C" w:rsidP="00E018C0">
      <w:pPr>
        <w:pStyle w:val="HTittel"/>
        <w:spacing w:before="0"/>
        <w:rPr>
          <w:color w:val="948A54" w:themeColor="background2" w:themeShade="80"/>
        </w:rPr>
      </w:pPr>
      <w:r>
        <w:rPr>
          <w:color w:val="948A54" w:themeColor="background2" w:themeShade="80"/>
        </w:rPr>
        <w:t>Vedlegg</w:t>
      </w:r>
      <w:r w:rsidR="00B8361B">
        <w:rPr>
          <w:color w:val="948A54" w:themeColor="background2" w:themeShade="80"/>
        </w:rPr>
        <w:t xml:space="preserve"> - </w:t>
      </w:r>
      <w:r w:rsidR="006A5FDF" w:rsidRPr="006A5FDF">
        <w:rPr>
          <w:color w:val="948A54" w:themeColor="background2" w:themeShade="80"/>
        </w:rPr>
        <w:t>Referanser som kvalifikasjonskrav</w:t>
      </w:r>
      <w:r w:rsidR="00E018C0">
        <w:rPr>
          <w:color w:val="948A54" w:themeColor="background2" w:themeShade="80"/>
        </w:rPr>
        <w:br/>
      </w:r>
      <w:r w:rsidR="00E018C0" w:rsidRPr="00E018C0">
        <w:rPr>
          <w:rFonts w:asciiTheme="minorHAnsi" w:hAnsiTheme="minorHAnsi" w:cstheme="minorHAnsi"/>
          <w:color w:val="auto"/>
          <w:sz w:val="22"/>
          <w:szCs w:val="22"/>
        </w:rPr>
        <w:t>Versjon 2.0</w:t>
      </w:r>
    </w:p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E018C0" w14:paraId="1A656555" w14:textId="77777777" w:rsidTr="001D5A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shd w:val="clear" w:color="auto" w:fill="E36C0A" w:themeFill="accent6" w:themeFillShade="BF"/>
          </w:tcPr>
          <w:p w14:paraId="3E7320C2" w14:textId="77777777" w:rsidR="00E018C0" w:rsidRDefault="00E018C0" w:rsidP="001D5AB1">
            <w:pPr>
              <w:spacing w:after="96"/>
            </w:pPr>
            <w:r>
              <w:t>Siste 3 år</w:t>
            </w:r>
          </w:p>
        </w:tc>
        <w:tc>
          <w:tcPr>
            <w:tcW w:w="4530" w:type="dxa"/>
            <w:shd w:val="clear" w:color="auto" w:fill="E36C0A" w:themeFill="accent6" w:themeFillShade="BF"/>
          </w:tcPr>
          <w:p w14:paraId="61BC9322" w14:textId="77777777" w:rsidR="00E018C0" w:rsidRDefault="00E018C0" w:rsidP="001D5AB1">
            <w:pPr>
              <w:spacing w:after="96"/>
            </w:pPr>
            <w:r>
              <w:t>Leverandørs svar</w:t>
            </w:r>
          </w:p>
        </w:tc>
      </w:tr>
      <w:tr w:rsidR="00E018C0" w14:paraId="7C5D207A" w14:textId="77777777" w:rsidTr="001D5AB1">
        <w:tc>
          <w:tcPr>
            <w:tcW w:w="4530" w:type="dxa"/>
            <w:shd w:val="clear" w:color="auto" w:fill="F2F2F2" w:themeFill="background1" w:themeFillShade="F2"/>
          </w:tcPr>
          <w:p w14:paraId="3EED2986" w14:textId="77777777" w:rsidR="00E018C0" w:rsidRDefault="00E018C0" w:rsidP="001D5AB1">
            <w:r>
              <w:t>Gjennomsnittlig antall medarbeidere: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2B5EC3A3" w14:textId="77777777" w:rsidR="00E018C0" w:rsidRDefault="00E018C0" w:rsidP="001D5AB1"/>
          <w:p w14:paraId="6D840267" w14:textId="77777777" w:rsidR="00E018C0" w:rsidRDefault="00E018C0" w:rsidP="001D5AB1"/>
        </w:tc>
      </w:tr>
      <w:tr w:rsidR="00E018C0" w14:paraId="586E5995" w14:textId="77777777" w:rsidTr="001D5AB1">
        <w:trPr>
          <w:trHeight w:val="809"/>
        </w:trPr>
        <w:tc>
          <w:tcPr>
            <w:tcW w:w="4530" w:type="dxa"/>
            <w:shd w:val="clear" w:color="auto" w:fill="F2F2F2" w:themeFill="background1" w:themeFillShade="F2"/>
          </w:tcPr>
          <w:p w14:paraId="1BB3DA4A" w14:textId="77777777" w:rsidR="00E018C0" w:rsidRDefault="00E018C0" w:rsidP="001D5AB1">
            <w:r>
              <w:t>Antall medarbeidere i ledelsen: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5DCA06FF" w14:textId="77777777" w:rsidR="00E018C0" w:rsidRDefault="00E018C0" w:rsidP="001D5AB1"/>
          <w:p w14:paraId="2A7B54BB" w14:textId="77777777" w:rsidR="00E018C0" w:rsidRDefault="00E018C0" w:rsidP="001D5AB1"/>
        </w:tc>
      </w:tr>
      <w:tr w:rsidR="00E018C0" w14:paraId="07323558" w14:textId="77777777" w:rsidTr="001D5AB1">
        <w:tc>
          <w:tcPr>
            <w:tcW w:w="9060" w:type="dxa"/>
            <w:gridSpan w:val="2"/>
            <w:shd w:val="clear" w:color="auto" w:fill="F2F2F2" w:themeFill="background1" w:themeFillShade="F2"/>
          </w:tcPr>
          <w:p w14:paraId="1C6F8631" w14:textId="77777777" w:rsidR="00E018C0" w:rsidRDefault="00E018C0" w:rsidP="001D5AB1">
            <w:r w:rsidRPr="00B8361B">
              <w:t xml:space="preserve">Leverandørs </w:t>
            </w:r>
            <w:r>
              <w:t>beskrivelse (kort):</w:t>
            </w:r>
          </w:p>
          <w:p w14:paraId="7D7BD033" w14:textId="77777777" w:rsidR="00E018C0" w:rsidRDefault="00E018C0" w:rsidP="001D5AB1"/>
          <w:p w14:paraId="11EF42E5" w14:textId="77777777" w:rsidR="00E018C0" w:rsidRDefault="00E018C0" w:rsidP="001D5AB1"/>
          <w:p w14:paraId="22E6032A" w14:textId="77777777" w:rsidR="00E018C0" w:rsidRDefault="00E018C0" w:rsidP="001D5AB1"/>
          <w:p w14:paraId="6D143008" w14:textId="77777777" w:rsidR="00E018C0" w:rsidRDefault="00E018C0" w:rsidP="001D5AB1"/>
          <w:p w14:paraId="3A839193" w14:textId="77777777" w:rsidR="00E018C0" w:rsidRDefault="00E018C0" w:rsidP="001D5AB1"/>
          <w:p w14:paraId="6474992E" w14:textId="77777777" w:rsidR="00E018C0" w:rsidRDefault="00E018C0" w:rsidP="001D5AB1"/>
          <w:p w14:paraId="68255F50" w14:textId="77777777" w:rsidR="00E018C0" w:rsidRDefault="00E018C0" w:rsidP="001D5AB1"/>
          <w:p w14:paraId="7CC66596" w14:textId="77777777" w:rsidR="00E018C0" w:rsidRDefault="00E018C0" w:rsidP="001D5AB1"/>
          <w:p w14:paraId="6234306A" w14:textId="77777777" w:rsidR="00E018C0" w:rsidRDefault="00E018C0" w:rsidP="001D5AB1"/>
        </w:tc>
      </w:tr>
    </w:tbl>
    <w:p w14:paraId="48DD8C4F" w14:textId="45E62D70" w:rsidR="0050467C" w:rsidRPr="009138BF" w:rsidRDefault="0050467C" w:rsidP="0050467C">
      <w:pPr>
        <w:pStyle w:val="HTittel"/>
        <w:jc w:val="center"/>
        <w:rPr>
          <w:color w:val="948A54" w:themeColor="background2" w:themeShade="80"/>
        </w:rPr>
      </w:pPr>
      <w:r>
        <w:rPr>
          <w:color w:val="948A54" w:themeColor="background2" w:themeShade="80"/>
        </w:rPr>
        <w:t>Erfaring</w:t>
      </w:r>
    </w:p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703002" w14:paraId="598DC486" w14:textId="77777777" w:rsidTr="00380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765C9A06" w14:textId="77777777" w:rsidR="00703002" w:rsidRDefault="00703002" w:rsidP="00703002">
            <w:pPr>
              <w:spacing w:after="96"/>
            </w:pPr>
            <w:r>
              <w:t>Leveranse 1</w:t>
            </w:r>
          </w:p>
        </w:tc>
      </w:tr>
      <w:tr w:rsidR="00B8361B" w14:paraId="5CF651E4" w14:textId="77777777" w:rsidTr="002A6809">
        <w:tc>
          <w:tcPr>
            <w:tcW w:w="3539" w:type="dxa"/>
          </w:tcPr>
          <w:p w14:paraId="52EE6518" w14:textId="7538E682" w:rsidR="00B8361B" w:rsidRDefault="00B8361B" w:rsidP="002A6809">
            <w:r>
              <w:t>Navn på oppdraget:</w:t>
            </w:r>
          </w:p>
        </w:tc>
        <w:tc>
          <w:tcPr>
            <w:tcW w:w="5521" w:type="dxa"/>
          </w:tcPr>
          <w:p w14:paraId="1EA938D7" w14:textId="77777777" w:rsidR="00B8361B" w:rsidRDefault="00B8361B" w:rsidP="002A6809"/>
        </w:tc>
      </w:tr>
      <w:tr w:rsidR="00B8361B" w14:paraId="49A42A06" w14:textId="77777777" w:rsidTr="002A6809">
        <w:tc>
          <w:tcPr>
            <w:tcW w:w="3539" w:type="dxa"/>
          </w:tcPr>
          <w:p w14:paraId="2D0258B1" w14:textId="72855C29" w:rsidR="00B8361B" w:rsidRDefault="00B8361B" w:rsidP="00B8361B">
            <w:r>
              <w:t xml:space="preserve">Referanse for: </w:t>
            </w:r>
          </w:p>
          <w:p w14:paraId="0B4D6731" w14:textId="3721445B" w:rsidR="00B8361B" w:rsidRDefault="00B8361B" w:rsidP="00B8361B"/>
        </w:tc>
        <w:tc>
          <w:tcPr>
            <w:tcW w:w="5521" w:type="dxa"/>
          </w:tcPr>
          <w:p w14:paraId="337C7BBF" w14:textId="12482822" w:rsidR="00B8361B" w:rsidRPr="00B8361B" w:rsidRDefault="00B8361B" w:rsidP="002A6809">
            <w:pPr>
              <w:rPr>
                <w:i/>
                <w:iCs/>
              </w:rPr>
            </w:pPr>
            <w:r w:rsidRPr="00B8361B">
              <w:rPr>
                <w:i/>
                <w:iCs/>
              </w:rPr>
              <w:t>(person(er) fra leverandørens organisasjon som deltok i prosjektet)</w:t>
            </w:r>
          </w:p>
        </w:tc>
      </w:tr>
      <w:tr w:rsidR="00380F3B" w14:paraId="32E11890" w14:textId="77777777" w:rsidTr="002A6809">
        <w:tc>
          <w:tcPr>
            <w:tcW w:w="3539" w:type="dxa"/>
          </w:tcPr>
          <w:p w14:paraId="79159B08" w14:textId="77777777" w:rsidR="00380F3B" w:rsidRDefault="00380F3B" w:rsidP="002A6809">
            <w:r>
              <w:t xml:space="preserve">Rolle: </w:t>
            </w:r>
          </w:p>
        </w:tc>
        <w:tc>
          <w:tcPr>
            <w:tcW w:w="5521" w:type="dxa"/>
          </w:tcPr>
          <w:p w14:paraId="4CE972AC" w14:textId="77777777" w:rsidR="00380F3B" w:rsidRPr="00380F3B" w:rsidRDefault="00380F3B" w:rsidP="002A6809">
            <w:pPr>
              <w:rPr>
                <w:i/>
                <w:iCs/>
              </w:rPr>
            </w:pPr>
            <w:r w:rsidRPr="00380F3B">
              <w:rPr>
                <w:i/>
                <w:iCs/>
              </w:rPr>
              <w:t>(</w:t>
            </w:r>
            <w:r>
              <w:rPr>
                <w:i/>
                <w:iCs/>
              </w:rPr>
              <w:t>H</w:t>
            </w:r>
            <w:r w:rsidRPr="00380F3B">
              <w:rPr>
                <w:i/>
                <w:iCs/>
              </w:rPr>
              <w:t>vilke oppgaver hadde leverandørens personell i prosjektet?)</w:t>
            </w:r>
          </w:p>
        </w:tc>
      </w:tr>
      <w:tr w:rsidR="00703002" w14:paraId="4A52D390" w14:textId="77777777" w:rsidTr="00703002">
        <w:tc>
          <w:tcPr>
            <w:tcW w:w="3539" w:type="dxa"/>
          </w:tcPr>
          <w:p w14:paraId="2EB93BB2" w14:textId="6761B4AA" w:rsidR="00703002" w:rsidRDefault="00703002" w:rsidP="00703002">
            <w:r>
              <w:t>Firmanavn, kunde</w:t>
            </w:r>
            <w:r w:rsidR="00B8361B">
              <w:t>:</w:t>
            </w:r>
          </w:p>
        </w:tc>
        <w:tc>
          <w:tcPr>
            <w:tcW w:w="5521" w:type="dxa"/>
          </w:tcPr>
          <w:p w14:paraId="1333EE8A" w14:textId="77777777" w:rsidR="00703002" w:rsidRDefault="00703002" w:rsidP="00703002"/>
        </w:tc>
      </w:tr>
      <w:tr w:rsidR="00B8361B" w14:paraId="27256BC5" w14:textId="77777777" w:rsidTr="00703002">
        <w:tc>
          <w:tcPr>
            <w:tcW w:w="3539" w:type="dxa"/>
          </w:tcPr>
          <w:p w14:paraId="46F6ACFC" w14:textId="5F7BFEF2" w:rsidR="00B8361B" w:rsidRDefault="00380F3B" w:rsidP="00703002">
            <w:r>
              <w:t>Kundens adresse</w:t>
            </w:r>
            <w:r w:rsidR="00B8361B">
              <w:t>:</w:t>
            </w:r>
          </w:p>
        </w:tc>
        <w:tc>
          <w:tcPr>
            <w:tcW w:w="5521" w:type="dxa"/>
          </w:tcPr>
          <w:p w14:paraId="005710A0" w14:textId="77777777" w:rsidR="00B8361B" w:rsidRDefault="00B8361B" w:rsidP="00703002"/>
        </w:tc>
      </w:tr>
      <w:tr w:rsidR="00B8361B" w14:paraId="1C0AA216" w14:textId="77777777" w:rsidTr="00703002">
        <w:tc>
          <w:tcPr>
            <w:tcW w:w="3539" w:type="dxa"/>
          </w:tcPr>
          <w:p w14:paraId="74C61707" w14:textId="4DE195BF" w:rsidR="00B8361B" w:rsidRDefault="00380F3B" w:rsidP="00703002">
            <w:r>
              <w:t>Kundens o</w:t>
            </w:r>
            <w:r w:rsidR="00B8361B">
              <w:t>rganisasjonsnummer:</w:t>
            </w:r>
          </w:p>
        </w:tc>
        <w:tc>
          <w:tcPr>
            <w:tcW w:w="5521" w:type="dxa"/>
          </w:tcPr>
          <w:p w14:paraId="6E6E644C" w14:textId="77777777" w:rsidR="00B8361B" w:rsidRDefault="00B8361B" w:rsidP="00703002"/>
        </w:tc>
      </w:tr>
      <w:tr w:rsidR="005B5AC0" w14:paraId="16F35584" w14:textId="77777777" w:rsidTr="00785D86">
        <w:tc>
          <w:tcPr>
            <w:tcW w:w="3539" w:type="dxa"/>
          </w:tcPr>
          <w:p w14:paraId="34C8E58C" w14:textId="77777777" w:rsidR="005B5AC0" w:rsidRDefault="005B5AC0" w:rsidP="00785D86">
            <w:r>
              <w:t>Nettadresse kunde:</w:t>
            </w:r>
          </w:p>
        </w:tc>
        <w:tc>
          <w:tcPr>
            <w:tcW w:w="5521" w:type="dxa"/>
          </w:tcPr>
          <w:p w14:paraId="1A1AF345" w14:textId="77777777" w:rsidR="005B5AC0" w:rsidRDefault="005B5AC0" w:rsidP="00785D86"/>
        </w:tc>
      </w:tr>
      <w:tr w:rsidR="00703002" w14:paraId="55B866B2" w14:textId="77777777" w:rsidTr="00703002">
        <w:tc>
          <w:tcPr>
            <w:tcW w:w="3539" w:type="dxa"/>
          </w:tcPr>
          <w:p w14:paraId="668B1453" w14:textId="58C7ED6E" w:rsidR="00703002" w:rsidRDefault="00703002" w:rsidP="00703002">
            <w:r>
              <w:t>Kontaktperson hos kunde</w:t>
            </w:r>
            <w:r w:rsidR="00B8361B">
              <w:t>:</w:t>
            </w:r>
          </w:p>
        </w:tc>
        <w:tc>
          <w:tcPr>
            <w:tcW w:w="5521" w:type="dxa"/>
          </w:tcPr>
          <w:p w14:paraId="0097AC44" w14:textId="1383E3A5" w:rsidR="00703002" w:rsidRPr="00B8361B" w:rsidRDefault="00380F3B" w:rsidP="0070300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B8361B" w:rsidRPr="00B8361B">
              <w:rPr>
                <w:i/>
                <w:iCs/>
              </w:rPr>
              <w:t>Navn</w:t>
            </w:r>
            <w:r>
              <w:rPr>
                <w:i/>
                <w:iCs/>
              </w:rPr>
              <w:t>, stilling og ansvar i leveransen)</w:t>
            </w:r>
          </w:p>
        </w:tc>
      </w:tr>
      <w:tr w:rsidR="00703002" w14:paraId="1C7C1A5B" w14:textId="77777777" w:rsidTr="00703002">
        <w:tc>
          <w:tcPr>
            <w:tcW w:w="3539" w:type="dxa"/>
          </w:tcPr>
          <w:p w14:paraId="1E48AB23" w14:textId="4DDA92C1" w:rsidR="00703002" w:rsidRDefault="00B8361B" w:rsidP="00703002">
            <w:r>
              <w:t>Kontaktinformasjon:</w:t>
            </w:r>
          </w:p>
        </w:tc>
        <w:tc>
          <w:tcPr>
            <w:tcW w:w="5521" w:type="dxa"/>
          </w:tcPr>
          <w:p w14:paraId="64DA0EF1" w14:textId="04DCEB29" w:rsidR="00703002" w:rsidRPr="00B8361B" w:rsidRDefault="00380F3B" w:rsidP="0070300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B8361B" w:rsidRPr="00B8361B">
              <w:rPr>
                <w:i/>
                <w:iCs/>
              </w:rPr>
              <w:t>Telefon, e-post</w:t>
            </w:r>
            <w:r>
              <w:rPr>
                <w:i/>
                <w:iCs/>
              </w:rPr>
              <w:t>)</w:t>
            </w:r>
          </w:p>
        </w:tc>
      </w:tr>
      <w:tr w:rsidR="00703002" w14:paraId="430DD1A2" w14:textId="77777777" w:rsidTr="00703002">
        <w:tc>
          <w:tcPr>
            <w:tcW w:w="3539" w:type="dxa"/>
          </w:tcPr>
          <w:p w14:paraId="600BD0A0" w14:textId="3E677B50" w:rsidR="00703002" w:rsidRDefault="00703002" w:rsidP="00703002">
            <w:r>
              <w:t>Leveransens verdi</w:t>
            </w:r>
            <w:r w:rsidR="00B8361B">
              <w:t>:</w:t>
            </w:r>
          </w:p>
        </w:tc>
        <w:tc>
          <w:tcPr>
            <w:tcW w:w="5521" w:type="dxa"/>
          </w:tcPr>
          <w:p w14:paraId="404F7379" w14:textId="14C56603" w:rsidR="00703002" w:rsidRPr="00B8361B" w:rsidRDefault="00380F3B" w:rsidP="00703002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(Oppgi i </w:t>
            </w:r>
            <w:r w:rsidR="00B8361B" w:rsidRPr="00B8361B">
              <w:rPr>
                <w:i/>
                <w:iCs/>
              </w:rPr>
              <w:t>NOK</w:t>
            </w:r>
            <w:r>
              <w:rPr>
                <w:i/>
                <w:iCs/>
              </w:rPr>
              <w:t xml:space="preserve"> eksklusiv merverdiavgift)</w:t>
            </w:r>
          </w:p>
        </w:tc>
      </w:tr>
      <w:tr w:rsidR="00703002" w14:paraId="10CB71BC" w14:textId="77777777" w:rsidTr="00703002">
        <w:tc>
          <w:tcPr>
            <w:tcW w:w="3539" w:type="dxa"/>
          </w:tcPr>
          <w:p w14:paraId="0430042E" w14:textId="2EB7DF10" w:rsidR="00703002" w:rsidRDefault="00703002" w:rsidP="00703002">
            <w:r>
              <w:t>Leveransens tidspunkt</w:t>
            </w:r>
            <w:r w:rsidR="00B8361B">
              <w:t>:</w:t>
            </w:r>
          </w:p>
        </w:tc>
        <w:tc>
          <w:tcPr>
            <w:tcW w:w="5521" w:type="dxa"/>
          </w:tcPr>
          <w:p w14:paraId="411D0166" w14:textId="4D5FA75A" w:rsidR="00703002" w:rsidRPr="00B8361B" w:rsidRDefault="00380F3B" w:rsidP="0070300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B8361B" w:rsidRPr="00B8361B">
              <w:rPr>
                <w:i/>
                <w:iCs/>
              </w:rPr>
              <w:t>Start- og sluttdato</w:t>
            </w:r>
            <w:r>
              <w:rPr>
                <w:i/>
                <w:iCs/>
              </w:rPr>
              <w:t>)</w:t>
            </w:r>
          </w:p>
        </w:tc>
      </w:tr>
      <w:tr w:rsidR="00703002" w14:paraId="5C796CC0" w14:textId="77777777" w:rsidTr="00703002">
        <w:tc>
          <w:tcPr>
            <w:tcW w:w="3539" w:type="dxa"/>
          </w:tcPr>
          <w:p w14:paraId="67D6FE4E" w14:textId="66215CA2" w:rsidR="00703002" w:rsidRDefault="00703002" w:rsidP="00703002">
            <w:r>
              <w:t>Offentlig eller privat kunde</w:t>
            </w:r>
            <w:r w:rsidR="00B8361B">
              <w:t>:</w:t>
            </w:r>
          </w:p>
        </w:tc>
        <w:tc>
          <w:tcPr>
            <w:tcW w:w="5521" w:type="dxa"/>
          </w:tcPr>
          <w:p w14:paraId="3DE6DB57" w14:textId="77777777" w:rsidR="00703002" w:rsidRDefault="00703002" w:rsidP="00703002"/>
        </w:tc>
      </w:tr>
      <w:tr w:rsidR="00703002" w14:paraId="3743B86B" w14:textId="77777777" w:rsidTr="00703002">
        <w:tc>
          <w:tcPr>
            <w:tcW w:w="3539" w:type="dxa"/>
          </w:tcPr>
          <w:p w14:paraId="394DDAEA" w14:textId="217954A6" w:rsidR="00703002" w:rsidRDefault="00703002" w:rsidP="00703002">
            <w:r>
              <w:t>Beskrivelse av leveransen, herunder kundens størrelse og kompleksitet</w:t>
            </w:r>
            <w:r w:rsidR="00B8361B">
              <w:t xml:space="preserve">, </w:t>
            </w:r>
            <w:r w:rsidR="00B8361B" w:rsidRPr="00B8361B">
              <w:lastRenderedPageBreak/>
              <w:t>målsetning, budsjett og annet som virker relevant</w:t>
            </w:r>
            <w:r w:rsidR="00B8361B">
              <w:t>:</w:t>
            </w:r>
          </w:p>
        </w:tc>
        <w:tc>
          <w:tcPr>
            <w:tcW w:w="5521" w:type="dxa"/>
          </w:tcPr>
          <w:p w14:paraId="7AD422B0" w14:textId="77777777" w:rsidR="00703002" w:rsidRDefault="00703002" w:rsidP="00703002"/>
        </w:tc>
      </w:tr>
    </w:tbl>
    <w:p w14:paraId="20E17700" w14:textId="77777777" w:rsidR="00771F4E" w:rsidRDefault="00771F4E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80F3B" w14:paraId="04E1BDFD" w14:textId="77777777" w:rsidTr="002A6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087829A1" w14:textId="58C75258" w:rsidR="00380F3B" w:rsidRDefault="00380F3B" w:rsidP="002A6809">
            <w:pPr>
              <w:spacing w:after="96"/>
            </w:pPr>
            <w:r>
              <w:t>Leveranse 2</w:t>
            </w:r>
          </w:p>
        </w:tc>
      </w:tr>
      <w:tr w:rsidR="00380F3B" w14:paraId="2BA4CE03" w14:textId="77777777" w:rsidTr="002A6809">
        <w:tc>
          <w:tcPr>
            <w:tcW w:w="3539" w:type="dxa"/>
          </w:tcPr>
          <w:p w14:paraId="634244BC" w14:textId="77777777" w:rsidR="00380F3B" w:rsidRDefault="00380F3B" w:rsidP="002A6809">
            <w:r>
              <w:t>Navn på oppdraget:</w:t>
            </w:r>
          </w:p>
        </w:tc>
        <w:tc>
          <w:tcPr>
            <w:tcW w:w="5521" w:type="dxa"/>
          </w:tcPr>
          <w:p w14:paraId="0053D87C" w14:textId="77777777" w:rsidR="00380F3B" w:rsidRDefault="00380F3B" w:rsidP="002A6809"/>
        </w:tc>
      </w:tr>
      <w:tr w:rsidR="00380F3B" w14:paraId="4CF51F65" w14:textId="77777777" w:rsidTr="002A6809">
        <w:tc>
          <w:tcPr>
            <w:tcW w:w="3539" w:type="dxa"/>
          </w:tcPr>
          <w:p w14:paraId="6C800F12" w14:textId="77777777" w:rsidR="00380F3B" w:rsidRDefault="00380F3B" w:rsidP="002A6809">
            <w:r>
              <w:t xml:space="preserve">Referanse for: </w:t>
            </w:r>
          </w:p>
          <w:p w14:paraId="07CF26CB" w14:textId="77777777" w:rsidR="00380F3B" w:rsidRDefault="00380F3B" w:rsidP="002A6809"/>
        </w:tc>
        <w:tc>
          <w:tcPr>
            <w:tcW w:w="5521" w:type="dxa"/>
          </w:tcPr>
          <w:p w14:paraId="310FF9F6" w14:textId="77777777" w:rsidR="00380F3B" w:rsidRPr="00B8361B" w:rsidRDefault="00380F3B" w:rsidP="002A6809">
            <w:pPr>
              <w:rPr>
                <w:i/>
                <w:iCs/>
              </w:rPr>
            </w:pPr>
            <w:r w:rsidRPr="00B8361B">
              <w:rPr>
                <w:i/>
                <w:iCs/>
              </w:rPr>
              <w:t>(person(er) fra leverandørens organisasjon som deltok i prosjektet)</w:t>
            </w:r>
          </w:p>
        </w:tc>
      </w:tr>
      <w:tr w:rsidR="00380F3B" w14:paraId="1935EE1D" w14:textId="77777777" w:rsidTr="002A6809">
        <w:tc>
          <w:tcPr>
            <w:tcW w:w="3539" w:type="dxa"/>
          </w:tcPr>
          <w:p w14:paraId="72C2350A" w14:textId="77777777" w:rsidR="00380F3B" w:rsidRDefault="00380F3B" w:rsidP="002A6809">
            <w:r>
              <w:t xml:space="preserve">Rolle: </w:t>
            </w:r>
          </w:p>
        </w:tc>
        <w:tc>
          <w:tcPr>
            <w:tcW w:w="5521" w:type="dxa"/>
          </w:tcPr>
          <w:p w14:paraId="1F79A830" w14:textId="77777777" w:rsidR="00380F3B" w:rsidRPr="00380F3B" w:rsidRDefault="00380F3B" w:rsidP="002A6809">
            <w:pPr>
              <w:rPr>
                <w:i/>
                <w:iCs/>
              </w:rPr>
            </w:pPr>
            <w:r w:rsidRPr="00380F3B">
              <w:rPr>
                <w:i/>
                <w:iCs/>
              </w:rPr>
              <w:t>(</w:t>
            </w:r>
            <w:r>
              <w:rPr>
                <w:i/>
                <w:iCs/>
              </w:rPr>
              <w:t>H</w:t>
            </w:r>
            <w:r w:rsidRPr="00380F3B">
              <w:rPr>
                <w:i/>
                <w:iCs/>
              </w:rPr>
              <w:t>vilke oppgaver hadde leverandørens personell i prosjektet?)</w:t>
            </w:r>
          </w:p>
        </w:tc>
      </w:tr>
      <w:tr w:rsidR="00380F3B" w14:paraId="66F4AF6A" w14:textId="77777777" w:rsidTr="002A6809">
        <w:tc>
          <w:tcPr>
            <w:tcW w:w="3539" w:type="dxa"/>
          </w:tcPr>
          <w:p w14:paraId="44FC9C9C" w14:textId="77777777" w:rsidR="00380F3B" w:rsidRDefault="00380F3B" w:rsidP="002A6809">
            <w:r>
              <w:t>Firmanavn, kunde:</w:t>
            </w:r>
          </w:p>
        </w:tc>
        <w:tc>
          <w:tcPr>
            <w:tcW w:w="5521" w:type="dxa"/>
          </w:tcPr>
          <w:p w14:paraId="2A10F0DA" w14:textId="77777777" w:rsidR="00380F3B" w:rsidRDefault="00380F3B" w:rsidP="002A6809"/>
        </w:tc>
      </w:tr>
      <w:tr w:rsidR="00380F3B" w14:paraId="31734D92" w14:textId="77777777" w:rsidTr="002A6809">
        <w:tc>
          <w:tcPr>
            <w:tcW w:w="3539" w:type="dxa"/>
          </w:tcPr>
          <w:p w14:paraId="53FA55A4" w14:textId="77777777" w:rsidR="00380F3B" w:rsidRDefault="00380F3B" w:rsidP="002A6809">
            <w:r>
              <w:t>Kundens adresse:</w:t>
            </w:r>
          </w:p>
        </w:tc>
        <w:tc>
          <w:tcPr>
            <w:tcW w:w="5521" w:type="dxa"/>
          </w:tcPr>
          <w:p w14:paraId="45B45024" w14:textId="77777777" w:rsidR="00380F3B" w:rsidRDefault="00380F3B" w:rsidP="002A6809"/>
        </w:tc>
      </w:tr>
      <w:tr w:rsidR="00380F3B" w14:paraId="3768BA8B" w14:textId="77777777" w:rsidTr="002A6809">
        <w:tc>
          <w:tcPr>
            <w:tcW w:w="3539" w:type="dxa"/>
          </w:tcPr>
          <w:p w14:paraId="2F73A15F" w14:textId="77777777" w:rsidR="00380F3B" w:rsidRDefault="00380F3B" w:rsidP="002A6809">
            <w:r>
              <w:t>Kundens organisasjonsnummer:</w:t>
            </w:r>
          </w:p>
        </w:tc>
        <w:tc>
          <w:tcPr>
            <w:tcW w:w="5521" w:type="dxa"/>
          </w:tcPr>
          <w:p w14:paraId="0202905C" w14:textId="77777777" w:rsidR="00380F3B" w:rsidRDefault="00380F3B" w:rsidP="002A6809"/>
        </w:tc>
      </w:tr>
      <w:tr w:rsidR="005B5AC0" w14:paraId="10217A19" w14:textId="77777777" w:rsidTr="002A6809">
        <w:tc>
          <w:tcPr>
            <w:tcW w:w="3539" w:type="dxa"/>
          </w:tcPr>
          <w:p w14:paraId="1402585F" w14:textId="247721B4" w:rsidR="005B5AC0" w:rsidRDefault="005B5AC0" w:rsidP="002A6809">
            <w:r>
              <w:t>Nettadresse kunde:</w:t>
            </w:r>
          </w:p>
        </w:tc>
        <w:tc>
          <w:tcPr>
            <w:tcW w:w="5521" w:type="dxa"/>
          </w:tcPr>
          <w:p w14:paraId="390501C3" w14:textId="77777777" w:rsidR="005B5AC0" w:rsidRDefault="005B5AC0" w:rsidP="002A6809"/>
        </w:tc>
      </w:tr>
      <w:tr w:rsidR="00380F3B" w14:paraId="5048A2B6" w14:textId="77777777" w:rsidTr="002A6809">
        <w:tc>
          <w:tcPr>
            <w:tcW w:w="3539" w:type="dxa"/>
          </w:tcPr>
          <w:p w14:paraId="47C924EA" w14:textId="77777777" w:rsidR="00380F3B" w:rsidRDefault="00380F3B" w:rsidP="002A6809">
            <w:r>
              <w:t>Kontaktperson hos kunde:</w:t>
            </w:r>
          </w:p>
        </w:tc>
        <w:tc>
          <w:tcPr>
            <w:tcW w:w="5521" w:type="dxa"/>
          </w:tcPr>
          <w:p w14:paraId="0A99FB41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Navn</w:t>
            </w:r>
            <w:r>
              <w:rPr>
                <w:i/>
                <w:iCs/>
              </w:rPr>
              <w:t>, stilling og ansvar i leveransen)</w:t>
            </w:r>
          </w:p>
        </w:tc>
      </w:tr>
      <w:tr w:rsidR="00380F3B" w14:paraId="1F0E4B26" w14:textId="77777777" w:rsidTr="002A6809">
        <w:tc>
          <w:tcPr>
            <w:tcW w:w="3539" w:type="dxa"/>
          </w:tcPr>
          <w:p w14:paraId="0D96FF81" w14:textId="77777777" w:rsidR="00380F3B" w:rsidRDefault="00380F3B" w:rsidP="002A6809">
            <w:r>
              <w:t>Kontaktinformasjon:</w:t>
            </w:r>
          </w:p>
        </w:tc>
        <w:tc>
          <w:tcPr>
            <w:tcW w:w="5521" w:type="dxa"/>
          </w:tcPr>
          <w:p w14:paraId="74D4B41A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Telefon, e-post</w:t>
            </w:r>
            <w:r>
              <w:rPr>
                <w:i/>
                <w:iCs/>
              </w:rPr>
              <w:t>)</w:t>
            </w:r>
          </w:p>
        </w:tc>
      </w:tr>
      <w:tr w:rsidR="00380F3B" w14:paraId="470D09CA" w14:textId="77777777" w:rsidTr="002A6809">
        <w:tc>
          <w:tcPr>
            <w:tcW w:w="3539" w:type="dxa"/>
          </w:tcPr>
          <w:p w14:paraId="0265B478" w14:textId="77777777" w:rsidR="00380F3B" w:rsidRDefault="00380F3B" w:rsidP="002A6809">
            <w:r>
              <w:t>Leveransens verdi:</w:t>
            </w:r>
          </w:p>
        </w:tc>
        <w:tc>
          <w:tcPr>
            <w:tcW w:w="5521" w:type="dxa"/>
          </w:tcPr>
          <w:p w14:paraId="12C913E6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(Oppgi i </w:t>
            </w:r>
            <w:r w:rsidRPr="00B8361B">
              <w:rPr>
                <w:i/>
                <w:iCs/>
              </w:rPr>
              <w:t>NOK</w:t>
            </w:r>
            <w:r>
              <w:rPr>
                <w:i/>
                <w:iCs/>
              </w:rPr>
              <w:t xml:space="preserve"> eksklusiv merverdiavgift)</w:t>
            </w:r>
          </w:p>
        </w:tc>
      </w:tr>
      <w:tr w:rsidR="00380F3B" w14:paraId="7FC35BE2" w14:textId="77777777" w:rsidTr="002A6809">
        <w:tc>
          <w:tcPr>
            <w:tcW w:w="3539" w:type="dxa"/>
          </w:tcPr>
          <w:p w14:paraId="5A3D73CE" w14:textId="77777777" w:rsidR="00380F3B" w:rsidRDefault="00380F3B" w:rsidP="002A6809">
            <w:r>
              <w:t>Leveransens tidspunkt:</w:t>
            </w:r>
          </w:p>
        </w:tc>
        <w:tc>
          <w:tcPr>
            <w:tcW w:w="5521" w:type="dxa"/>
          </w:tcPr>
          <w:p w14:paraId="0290957C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Start- og sluttdato</w:t>
            </w:r>
            <w:r>
              <w:rPr>
                <w:i/>
                <w:iCs/>
              </w:rPr>
              <w:t>)</w:t>
            </w:r>
          </w:p>
        </w:tc>
      </w:tr>
      <w:tr w:rsidR="00380F3B" w14:paraId="6C154E7B" w14:textId="77777777" w:rsidTr="002A6809">
        <w:tc>
          <w:tcPr>
            <w:tcW w:w="3539" w:type="dxa"/>
          </w:tcPr>
          <w:p w14:paraId="04A8E2E5" w14:textId="77777777" w:rsidR="00380F3B" w:rsidRDefault="00380F3B" w:rsidP="002A6809">
            <w:r>
              <w:t>Offentlig eller privat kunde:</w:t>
            </w:r>
          </w:p>
        </w:tc>
        <w:tc>
          <w:tcPr>
            <w:tcW w:w="5521" w:type="dxa"/>
          </w:tcPr>
          <w:p w14:paraId="5E15240F" w14:textId="77777777" w:rsidR="00380F3B" w:rsidRDefault="00380F3B" w:rsidP="002A6809"/>
        </w:tc>
      </w:tr>
      <w:tr w:rsidR="00380F3B" w14:paraId="7F0897BD" w14:textId="77777777" w:rsidTr="002A6809">
        <w:tc>
          <w:tcPr>
            <w:tcW w:w="3539" w:type="dxa"/>
          </w:tcPr>
          <w:p w14:paraId="0870A844" w14:textId="77777777" w:rsidR="00380F3B" w:rsidRDefault="00380F3B" w:rsidP="002A6809">
            <w:r>
              <w:t xml:space="preserve">Beskrivelse av leveransen, herunder kundens størrelse og kompleksitet, </w:t>
            </w:r>
            <w:r w:rsidRPr="00B8361B">
              <w:t>målsetning, budsjett og annet som virker relevant</w:t>
            </w:r>
            <w:r>
              <w:t>:</w:t>
            </w:r>
          </w:p>
        </w:tc>
        <w:tc>
          <w:tcPr>
            <w:tcW w:w="5521" w:type="dxa"/>
          </w:tcPr>
          <w:p w14:paraId="64F3FB9D" w14:textId="77777777" w:rsidR="00380F3B" w:rsidRDefault="00380F3B" w:rsidP="002A6809"/>
        </w:tc>
      </w:tr>
    </w:tbl>
    <w:p w14:paraId="049F0ACD" w14:textId="71AED022" w:rsidR="00771F4E" w:rsidRDefault="00771F4E" w:rsidP="00703002"/>
    <w:p w14:paraId="5A73A435" w14:textId="216F68D6" w:rsidR="00380F3B" w:rsidRDefault="00380F3B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80F3B" w14:paraId="2D2D916E" w14:textId="77777777" w:rsidTr="002A6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E36C0A" w:themeFill="accent6" w:themeFillShade="BF"/>
          </w:tcPr>
          <w:p w14:paraId="3A24B481" w14:textId="1E56CA41" w:rsidR="00380F3B" w:rsidRDefault="00380F3B" w:rsidP="002A6809">
            <w:pPr>
              <w:spacing w:after="96"/>
            </w:pPr>
            <w:r>
              <w:t xml:space="preserve">Leveranse </w:t>
            </w:r>
            <w:r w:rsidR="002310A3">
              <w:t>3</w:t>
            </w:r>
          </w:p>
        </w:tc>
      </w:tr>
      <w:tr w:rsidR="00380F3B" w14:paraId="74F865AA" w14:textId="77777777" w:rsidTr="002A6809">
        <w:tc>
          <w:tcPr>
            <w:tcW w:w="3539" w:type="dxa"/>
          </w:tcPr>
          <w:p w14:paraId="4830F743" w14:textId="77777777" w:rsidR="00380F3B" w:rsidRDefault="00380F3B" w:rsidP="002A6809">
            <w:r>
              <w:t>Navn på oppdraget:</w:t>
            </w:r>
          </w:p>
        </w:tc>
        <w:tc>
          <w:tcPr>
            <w:tcW w:w="5521" w:type="dxa"/>
          </w:tcPr>
          <w:p w14:paraId="198A9810" w14:textId="77777777" w:rsidR="00380F3B" w:rsidRDefault="00380F3B" w:rsidP="002A6809"/>
        </w:tc>
      </w:tr>
      <w:tr w:rsidR="00380F3B" w14:paraId="2D77FA22" w14:textId="77777777" w:rsidTr="002A6809">
        <w:tc>
          <w:tcPr>
            <w:tcW w:w="3539" w:type="dxa"/>
          </w:tcPr>
          <w:p w14:paraId="78613260" w14:textId="77777777" w:rsidR="00380F3B" w:rsidRDefault="00380F3B" w:rsidP="002A6809">
            <w:r>
              <w:t xml:space="preserve">Referanse for: </w:t>
            </w:r>
          </w:p>
          <w:p w14:paraId="43D68463" w14:textId="77777777" w:rsidR="00380F3B" w:rsidRDefault="00380F3B" w:rsidP="002A6809"/>
        </w:tc>
        <w:tc>
          <w:tcPr>
            <w:tcW w:w="5521" w:type="dxa"/>
          </w:tcPr>
          <w:p w14:paraId="17A19904" w14:textId="77777777" w:rsidR="00380F3B" w:rsidRPr="00B8361B" w:rsidRDefault="00380F3B" w:rsidP="002A6809">
            <w:pPr>
              <w:rPr>
                <w:i/>
                <w:iCs/>
              </w:rPr>
            </w:pPr>
            <w:r w:rsidRPr="00B8361B">
              <w:rPr>
                <w:i/>
                <w:iCs/>
              </w:rPr>
              <w:t>(person(er) fra leverandørens organisasjon som deltok i prosjektet)</w:t>
            </w:r>
          </w:p>
        </w:tc>
      </w:tr>
      <w:tr w:rsidR="00380F3B" w14:paraId="6A79C6BD" w14:textId="77777777" w:rsidTr="002A6809">
        <w:tc>
          <w:tcPr>
            <w:tcW w:w="3539" w:type="dxa"/>
          </w:tcPr>
          <w:p w14:paraId="6EC3AF5C" w14:textId="77777777" w:rsidR="00380F3B" w:rsidRDefault="00380F3B" w:rsidP="002A6809">
            <w:r>
              <w:t xml:space="preserve">Rolle: </w:t>
            </w:r>
          </w:p>
        </w:tc>
        <w:tc>
          <w:tcPr>
            <w:tcW w:w="5521" w:type="dxa"/>
          </w:tcPr>
          <w:p w14:paraId="642B416C" w14:textId="77777777" w:rsidR="00380F3B" w:rsidRPr="00380F3B" w:rsidRDefault="00380F3B" w:rsidP="002A6809">
            <w:pPr>
              <w:rPr>
                <w:i/>
                <w:iCs/>
              </w:rPr>
            </w:pPr>
            <w:r w:rsidRPr="00380F3B">
              <w:rPr>
                <w:i/>
                <w:iCs/>
              </w:rPr>
              <w:t>(</w:t>
            </w:r>
            <w:r>
              <w:rPr>
                <w:i/>
                <w:iCs/>
              </w:rPr>
              <w:t>H</w:t>
            </w:r>
            <w:r w:rsidRPr="00380F3B">
              <w:rPr>
                <w:i/>
                <w:iCs/>
              </w:rPr>
              <w:t>vilke oppgaver hadde leverandørens personell i prosjektet?)</w:t>
            </w:r>
          </w:p>
        </w:tc>
      </w:tr>
      <w:tr w:rsidR="00380F3B" w14:paraId="57EDEA60" w14:textId="77777777" w:rsidTr="002A6809">
        <w:tc>
          <w:tcPr>
            <w:tcW w:w="3539" w:type="dxa"/>
          </w:tcPr>
          <w:p w14:paraId="5CCA4030" w14:textId="77777777" w:rsidR="00380F3B" w:rsidRDefault="00380F3B" w:rsidP="002A6809">
            <w:r>
              <w:t>Firmanavn, kunde:</w:t>
            </w:r>
          </w:p>
        </w:tc>
        <w:tc>
          <w:tcPr>
            <w:tcW w:w="5521" w:type="dxa"/>
          </w:tcPr>
          <w:p w14:paraId="560D511F" w14:textId="77777777" w:rsidR="00380F3B" w:rsidRDefault="00380F3B" w:rsidP="002A6809"/>
        </w:tc>
      </w:tr>
      <w:tr w:rsidR="00380F3B" w14:paraId="73D9F371" w14:textId="77777777" w:rsidTr="002A6809">
        <w:tc>
          <w:tcPr>
            <w:tcW w:w="3539" w:type="dxa"/>
          </w:tcPr>
          <w:p w14:paraId="5D455617" w14:textId="77777777" w:rsidR="00380F3B" w:rsidRDefault="00380F3B" w:rsidP="002A6809">
            <w:r>
              <w:t>Kundens adresse:</w:t>
            </w:r>
          </w:p>
        </w:tc>
        <w:tc>
          <w:tcPr>
            <w:tcW w:w="5521" w:type="dxa"/>
          </w:tcPr>
          <w:p w14:paraId="48049BCD" w14:textId="77777777" w:rsidR="00380F3B" w:rsidRDefault="00380F3B" w:rsidP="002A6809"/>
        </w:tc>
      </w:tr>
      <w:tr w:rsidR="00380F3B" w14:paraId="6488F33B" w14:textId="77777777" w:rsidTr="002A6809">
        <w:tc>
          <w:tcPr>
            <w:tcW w:w="3539" w:type="dxa"/>
          </w:tcPr>
          <w:p w14:paraId="0B5D2C71" w14:textId="77777777" w:rsidR="00380F3B" w:rsidRDefault="00380F3B" w:rsidP="002A6809">
            <w:r>
              <w:t>Kundens organisasjonsnummer:</w:t>
            </w:r>
          </w:p>
        </w:tc>
        <w:tc>
          <w:tcPr>
            <w:tcW w:w="5521" w:type="dxa"/>
          </w:tcPr>
          <w:p w14:paraId="107E9E3B" w14:textId="77777777" w:rsidR="00380F3B" w:rsidRDefault="00380F3B" w:rsidP="002A6809"/>
        </w:tc>
      </w:tr>
      <w:tr w:rsidR="005B5AC0" w14:paraId="49000610" w14:textId="77777777" w:rsidTr="00785D86">
        <w:tc>
          <w:tcPr>
            <w:tcW w:w="3539" w:type="dxa"/>
          </w:tcPr>
          <w:p w14:paraId="10246C51" w14:textId="77777777" w:rsidR="005B5AC0" w:rsidRDefault="005B5AC0" w:rsidP="00785D86">
            <w:r>
              <w:t>Nettadresse kunde:</w:t>
            </w:r>
          </w:p>
        </w:tc>
        <w:tc>
          <w:tcPr>
            <w:tcW w:w="5521" w:type="dxa"/>
          </w:tcPr>
          <w:p w14:paraId="605C1E37" w14:textId="77777777" w:rsidR="005B5AC0" w:rsidRDefault="005B5AC0" w:rsidP="00785D86"/>
        </w:tc>
      </w:tr>
      <w:tr w:rsidR="00380F3B" w14:paraId="2B58AE70" w14:textId="77777777" w:rsidTr="002A6809">
        <w:tc>
          <w:tcPr>
            <w:tcW w:w="3539" w:type="dxa"/>
          </w:tcPr>
          <w:p w14:paraId="74E8084E" w14:textId="77777777" w:rsidR="00380F3B" w:rsidRDefault="00380F3B" w:rsidP="002A6809">
            <w:r>
              <w:t>Kontaktperson hos kunde:</w:t>
            </w:r>
          </w:p>
        </w:tc>
        <w:tc>
          <w:tcPr>
            <w:tcW w:w="5521" w:type="dxa"/>
          </w:tcPr>
          <w:p w14:paraId="04938B6E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Navn</w:t>
            </w:r>
            <w:r>
              <w:rPr>
                <w:i/>
                <w:iCs/>
              </w:rPr>
              <w:t>, stilling og ansvar i leveransen)</w:t>
            </w:r>
          </w:p>
        </w:tc>
      </w:tr>
      <w:tr w:rsidR="00380F3B" w14:paraId="7D8023C9" w14:textId="77777777" w:rsidTr="002A6809">
        <w:tc>
          <w:tcPr>
            <w:tcW w:w="3539" w:type="dxa"/>
          </w:tcPr>
          <w:p w14:paraId="0428D05D" w14:textId="77777777" w:rsidR="00380F3B" w:rsidRDefault="00380F3B" w:rsidP="002A6809">
            <w:r>
              <w:t>Kontaktinformasjon:</w:t>
            </w:r>
          </w:p>
        </w:tc>
        <w:tc>
          <w:tcPr>
            <w:tcW w:w="5521" w:type="dxa"/>
          </w:tcPr>
          <w:p w14:paraId="2CCE32D0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Telefon, e-post</w:t>
            </w:r>
            <w:r>
              <w:rPr>
                <w:i/>
                <w:iCs/>
              </w:rPr>
              <w:t>)</w:t>
            </w:r>
          </w:p>
        </w:tc>
      </w:tr>
      <w:tr w:rsidR="00380F3B" w14:paraId="5569F10E" w14:textId="77777777" w:rsidTr="002A6809">
        <w:tc>
          <w:tcPr>
            <w:tcW w:w="3539" w:type="dxa"/>
          </w:tcPr>
          <w:p w14:paraId="37E9C823" w14:textId="77777777" w:rsidR="00380F3B" w:rsidRDefault="00380F3B" w:rsidP="002A6809">
            <w:r>
              <w:t>Leveransens verdi:</w:t>
            </w:r>
          </w:p>
        </w:tc>
        <w:tc>
          <w:tcPr>
            <w:tcW w:w="5521" w:type="dxa"/>
          </w:tcPr>
          <w:p w14:paraId="1EAFB2C5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(Oppgi i </w:t>
            </w:r>
            <w:r w:rsidRPr="00B8361B">
              <w:rPr>
                <w:i/>
                <w:iCs/>
              </w:rPr>
              <w:t>NOK</w:t>
            </w:r>
            <w:r>
              <w:rPr>
                <w:i/>
                <w:iCs/>
              </w:rPr>
              <w:t xml:space="preserve"> eksklusiv merverdiavgift)</w:t>
            </w:r>
          </w:p>
        </w:tc>
      </w:tr>
      <w:tr w:rsidR="00380F3B" w14:paraId="496ED8BB" w14:textId="77777777" w:rsidTr="002A6809">
        <w:tc>
          <w:tcPr>
            <w:tcW w:w="3539" w:type="dxa"/>
          </w:tcPr>
          <w:p w14:paraId="5C51767C" w14:textId="77777777" w:rsidR="00380F3B" w:rsidRDefault="00380F3B" w:rsidP="002A6809">
            <w:r>
              <w:t>Leveransens tidspunkt:</w:t>
            </w:r>
          </w:p>
        </w:tc>
        <w:tc>
          <w:tcPr>
            <w:tcW w:w="5521" w:type="dxa"/>
          </w:tcPr>
          <w:p w14:paraId="3C3B4911" w14:textId="77777777" w:rsidR="00380F3B" w:rsidRPr="00B8361B" w:rsidRDefault="00380F3B" w:rsidP="002A6809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Pr="00B8361B">
              <w:rPr>
                <w:i/>
                <w:iCs/>
              </w:rPr>
              <w:t>Start- og sluttdato</w:t>
            </w:r>
            <w:r>
              <w:rPr>
                <w:i/>
                <w:iCs/>
              </w:rPr>
              <w:t>)</w:t>
            </w:r>
          </w:p>
        </w:tc>
      </w:tr>
      <w:tr w:rsidR="00380F3B" w14:paraId="2C828134" w14:textId="77777777" w:rsidTr="002A6809">
        <w:tc>
          <w:tcPr>
            <w:tcW w:w="3539" w:type="dxa"/>
          </w:tcPr>
          <w:p w14:paraId="3C7D69AE" w14:textId="77777777" w:rsidR="00380F3B" w:rsidRDefault="00380F3B" w:rsidP="002A6809">
            <w:r>
              <w:t>Offentlig eller privat kunde:</w:t>
            </w:r>
          </w:p>
        </w:tc>
        <w:tc>
          <w:tcPr>
            <w:tcW w:w="5521" w:type="dxa"/>
          </w:tcPr>
          <w:p w14:paraId="324C19B2" w14:textId="77777777" w:rsidR="00380F3B" w:rsidRDefault="00380F3B" w:rsidP="002A6809"/>
        </w:tc>
      </w:tr>
      <w:tr w:rsidR="00380F3B" w14:paraId="6FE815F2" w14:textId="77777777" w:rsidTr="002A6809">
        <w:tc>
          <w:tcPr>
            <w:tcW w:w="3539" w:type="dxa"/>
          </w:tcPr>
          <w:p w14:paraId="25A382EE" w14:textId="77777777" w:rsidR="00380F3B" w:rsidRDefault="00380F3B" w:rsidP="002A6809">
            <w:r>
              <w:lastRenderedPageBreak/>
              <w:t xml:space="preserve">Beskrivelse av leveransen, herunder kundens størrelse og kompleksitet, </w:t>
            </w:r>
            <w:r w:rsidRPr="00B8361B">
              <w:t>målsetning, budsjett og annet som virker relevant</w:t>
            </w:r>
            <w:r>
              <w:t>:</w:t>
            </w:r>
          </w:p>
        </w:tc>
        <w:tc>
          <w:tcPr>
            <w:tcW w:w="5521" w:type="dxa"/>
          </w:tcPr>
          <w:p w14:paraId="0CE2B28A" w14:textId="77777777" w:rsidR="00380F3B" w:rsidRDefault="00380F3B" w:rsidP="002A6809"/>
        </w:tc>
      </w:tr>
    </w:tbl>
    <w:p w14:paraId="4A159C94" w14:textId="77777777" w:rsidR="00380F3B" w:rsidRDefault="00380F3B" w:rsidP="00703002"/>
    <w:p w14:paraId="646E1F1B" w14:textId="77777777" w:rsidR="00703002" w:rsidRDefault="00703002" w:rsidP="00703002"/>
    <w:p w14:paraId="6FAC3755" w14:textId="77777777" w:rsidR="00703002" w:rsidRDefault="00703002" w:rsidP="00703002">
      <w:r>
        <w:t>_________________________________</w:t>
      </w:r>
      <w:r>
        <w:tab/>
      </w:r>
      <w:r>
        <w:tab/>
        <w:t>_________________________________</w:t>
      </w:r>
    </w:p>
    <w:p w14:paraId="3CD3A0A1" w14:textId="77777777" w:rsidR="00703002" w:rsidRDefault="00703002" w:rsidP="00703002"/>
    <w:p w14:paraId="1DC617EF" w14:textId="253F1894" w:rsidR="00703002" w:rsidRDefault="00703002" w:rsidP="00703002">
      <w:r>
        <w:t>(</w:t>
      </w:r>
      <w:r w:rsidR="00380F3B">
        <w:t>S</w:t>
      </w:r>
      <w:r>
        <w:t>ted/dato)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810">
        <w:t>Leverandørens signatur</w:t>
      </w:r>
    </w:p>
    <w:sectPr w:rsidR="00703002" w:rsidSect="00DF1F1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7A7C4" w14:textId="77777777" w:rsidR="00DB7586" w:rsidRDefault="00DB7586" w:rsidP="002A4A84">
      <w:r>
        <w:separator/>
      </w:r>
    </w:p>
  </w:endnote>
  <w:endnote w:type="continuationSeparator" w:id="0">
    <w:p w14:paraId="295AA4C2" w14:textId="77777777" w:rsidR="00DB7586" w:rsidRDefault="00DB7586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888350"/>
      <w:docPartObj>
        <w:docPartGallery w:val="Page Numbers (Bottom of Page)"/>
        <w:docPartUnique/>
      </w:docPartObj>
    </w:sdtPr>
    <w:sdtEndPr/>
    <w:sdtContent>
      <w:p w14:paraId="4A21736A" w14:textId="59C20819" w:rsidR="00552810" w:rsidRDefault="00E018C0" w:rsidP="00343283">
        <w:pPr>
          <w:pStyle w:val="Bunntekst"/>
          <w:jc w:val="center"/>
        </w:pPr>
        <w:sdt>
          <w:sdtPr>
            <w:id w:val="-1438600691"/>
            <w:docPartObj>
              <w:docPartGallery w:val="Page Numbers (Bottom of Page)"/>
              <w:docPartUnique/>
            </w:docPartObj>
          </w:sdtPr>
          <w:sdtEndPr/>
          <w:sdtContent>
            <w:r w:rsidR="00343283">
              <w:t xml:space="preserve">åpen – nyskapende – samhandlende                        Side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PAGE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15</w:t>
            </w:r>
            <w:r w:rsidR="00343283">
              <w:rPr>
                <w:b/>
                <w:bCs/>
              </w:rPr>
              <w:fldChar w:fldCharType="end"/>
            </w:r>
            <w:r w:rsidR="00343283">
              <w:t xml:space="preserve"> av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NUMPAGES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20</w:t>
            </w:r>
            <w:r w:rsidR="00343283">
              <w:rPr>
                <w:b/>
                <w:bCs/>
              </w:rPr>
              <w:fldChar w:fldCharType="end"/>
            </w:r>
          </w:sdtContent>
        </w:sdt>
      </w:p>
    </w:sdtContent>
  </w:sdt>
  <w:p w14:paraId="00557F3B" w14:textId="77777777" w:rsidR="00552810" w:rsidRDefault="0055281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440840"/>
      <w:docPartObj>
        <w:docPartGallery w:val="Page Numbers (Bottom of Page)"/>
        <w:docPartUnique/>
      </w:docPartObj>
    </w:sdtPr>
    <w:sdtEndPr/>
    <w:sdtContent>
      <w:p w14:paraId="6570E596" w14:textId="77777777" w:rsidR="00343283" w:rsidRDefault="00343283" w:rsidP="00343283">
        <w:pPr>
          <w:pStyle w:val="Bunntekst"/>
          <w:jc w:val="center"/>
        </w:pPr>
        <w:r>
          <w:t xml:space="preserve">åpen – nyskapende – samhandlende                        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15</w:t>
        </w:r>
        <w:r>
          <w:rPr>
            <w:b/>
            <w:bCs/>
          </w:rPr>
          <w:fldChar w:fldCharType="end"/>
        </w:r>
        <w:r>
          <w:t xml:space="preserve"> av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20</w:t>
        </w:r>
        <w:r>
          <w:rPr>
            <w:b/>
            <w:bCs/>
          </w:rPr>
          <w:fldChar w:fldCharType="end"/>
        </w:r>
      </w:p>
    </w:sdtContent>
  </w:sdt>
  <w:p w14:paraId="5336FB3B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DE53" w14:textId="77777777" w:rsidR="00DB7586" w:rsidRDefault="00DB7586" w:rsidP="002A4A84">
      <w:r>
        <w:separator/>
      </w:r>
    </w:p>
  </w:footnote>
  <w:footnote w:type="continuationSeparator" w:id="0">
    <w:p w14:paraId="694F58C0" w14:textId="77777777" w:rsidR="00DB7586" w:rsidRDefault="00DB7586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807A" w14:textId="5B41170C" w:rsidR="00E72704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  <w:r>
      <w:rPr>
        <w:noProof/>
        <w:lang w:eastAsia="nb-NO"/>
      </w:rPr>
      <w:drawing>
        <wp:inline distT="0" distB="0" distL="0" distR="0" wp14:anchorId="48189AED" wp14:editId="72FC44EB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1E0C36" w14:textId="77777777" w:rsidR="00343283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A2C5" w14:textId="3D45067C" w:rsidR="001E05B5" w:rsidRDefault="00343283" w:rsidP="00343283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491075A" wp14:editId="6AD3C356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686EF" w14:textId="77777777" w:rsidR="00343283" w:rsidRDefault="00343283" w:rsidP="0034328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39649395">
    <w:abstractNumId w:val="16"/>
  </w:num>
  <w:num w:numId="2" w16cid:durableId="274214536">
    <w:abstractNumId w:val="12"/>
  </w:num>
  <w:num w:numId="3" w16cid:durableId="1987591376">
    <w:abstractNumId w:val="6"/>
  </w:num>
  <w:num w:numId="4" w16cid:durableId="596060894">
    <w:abstractNumId w:val="3"/>
  </w:num>
  <w:num w:numId="5" w16cid:durableId="275258384">
    <w:abstractNumId w:val="2"/>
  </w:num>
  <w:num w:numId="6" w16cid:durableId="248588734">
    <w:abstractNumId w:val="23"/>
  </w:num>
  <w:num w:numId="7" w16cid:durableId="336272326">
    <w:abstractNumId w:val="5"/>
  </w:num>
  <w:num w:numId="8" w16cid:durableId="445202979">
    <w:abstractNumId w:val="4"/>
  </w:num>
  <w:num w:numId="9" w16cid:durableId="1704743449">
    <w:abstractNumId w:val="15"/>
  </w:num>
  <w:num w:numId="10" w16cid:durableId="1859926937">
    <w:abstractNumId w:val="8"/>
  </w:num>
  <w:num w:numId="11" w16cid:durableId="1322391529">
    <w:abstractNumId w:val="1"/>
  </w:num>
  <w:num w:numId="12" w16cid:durableId="1528251951">
    <w:abstractNumId w:val="18"/>
  </w:num>
  <w:num w:numId="13" w16cid:durableId="185678969">
    <w:abstractNumId w:val="11"/>
  </w:num>
  <w:num w:numId="14" w16cid:durableId="2036924739">
    <w:abstractNumId w:val="17"/>
  </w:num>
  <w:num w:numId="15" w16cid:durableId="2126464108">
    <w:abstractNumId w:val="20"/>
  </w:num>
  <w:num w:numId="16" w16cid:durableId="460391630">
    <w:abstractNumId w:val="13"/>
  </w:num>
  <w:num w:numId="17" w16cid:durableId="498009495">
    <w:abstractNumId w:val="24"/>
  </w:num>
  <w:num w:numId="18" w16cid:durableId="1805123805">
    <w:abstractNumId w:val="9"/>
  </w:num>
  <w:num w:numId="19" w16cid:durableId="167065149">
    <w:abstractNumId w:val="0"/>
  </w:num>
  <w:num w:numId="20" w16cid:durableId="753891283">
    <w:abstractNumId w:val="19"/>
  </w:num>
  <w:num w:numId="21" w16cid:durableId="265160003">
    <w:abstractNumId w:val="25"/>
  </w:num>
  <w:num w:numId="22" w16cid:durableId="866410060">
    <w:abstractNumId w:val="22"/>
  </w:num>
  <w:num w:numId="23" w16cid:durableId="74790326">
    <w:abstractNumId w:val="10"/>
  </w:num>
  <w:num w:numId="24" w16cid:durableId="933972125">
    <w:abstractNumId w:val="14"/>
  </w:num>
  <w:num w:numId="25" w16cid:durableId="1468820491">
    <w:abstractNumId w:val="21"/>
  </w:num>
  <w:num w:numId="26" w16cid:durableId="280500348">
    <w:abstractNumId w:val="7"/>
  </w:num>
  <w:num w:numId="27" w16cid:durableId="564805834">
    <w:abstractNumId w:val="12"/>
  </w:num>
  <w:num w:numId="28" w16cid:durableId="157354064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7649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5B"/>
    <w:rsid w:val="00004959"/>
    <w:rsid w:val="00036BDE"/>
    <w:rsid w:val="00054C1B"/>
    <w:rsid w:val="00074570"/>
    <w:rsid w:val="0009310A"/>
    <w:rsid w:val="000A5CDB"/>
    <w:rsid w:val="000E0D78"/>
    <w:rsid w:val="000F72F3"/>
    <w:rsid w:val="0018534C"/>
    <w:rsid w:val="00185C11"/>
    <w:rsid w:val="00194AE0"/>
    <w:rsid w:val="001A4D86"/>
    <w:rsid w:val="001E05B5"/>
    <w:rsid w:val="002251A1"/>
    <w:rsid w:val="002252CF"/>
    <w:rsid w:val="002310A3"/>
    <w:rsid w:val="002325E5"/>
    <w:rsid w:val="00241B56"/>
    <w:rsid w:val="00244296"/>
    <w:rsid w:val="0024672A"/>
    <w:rsid w:val="002541EE"/>
    <w:rsid w:val="00291B74"/>
    <w:rsid w:val="002A3683"/>
    <w:rsid w:val="002A4A84"/>
    <w:rsid w:val="002D05E9"/>
    <w:rsid w:val="003021DD"/>
    <w:rsid w:val="00343283"/>
    <w:rsid w:val="00380F3B"/>
    <w:rsid w:val="00386F61"/>
    <w:rsid w:val="00394368"/>
    <w:rsid w:val="003C27C1"/>
    <w:rsid w:val="003C7D2B"/>
    <w:rsid w:val="003E5087"/>
    <w:rsid w:val="003F74D5"/>
    <w:rsid w:val="00404F73"/>
    <w:rsid w:val="00415AA7"/>
    <w:rsid w:val="004319F8"/>
    <w:rsid w:val="00477720"/>
    <w:rsid w:val="0049406A"/>
    <w:rsid w:val="004969FE"/>
    <w:rsid w:val="004A03C9"/>
    <w:rsid w:val="004A628F"/>
    <w:rsid w:val="004D63DA"/>
    <w:rsid w:val="005010A3"/>
    <w:rsid w:val="0050467C"/>
    <w:rsid w:val="00532B1B"/>
    <w:rsid w:val="005373A0"/>
    <w:rsid w:val="00552810"/>
    <w:rsid w:val="00552D5E"/>
    <w:rsid w:val="005733B8"/>
    <w:rsid w:val="00576FFF"/>
    <w:rsid w:val="005847C4"/>
    <w:rsid w:val="005967F4"/>
    <w:rsid w:val="005B5AC0"/>
    <w:rsid w:val="005B7049"/>
    <w:rsid w:val="005F302F"/>
    <w:rsid w:val="00634998"/>
    <w:rsid w:val="006364F9"/>
    <w:rsid w:val="00643F1D"/>
    <w:rsid w:val="00662893"/>
    <w:rsid w:val="006861A7"/>
    <w:rsid w:val="00695974"/>
    <w:rsid w:val="006A5FDF"/>
    <w:rsid w:val="006D204F"/>
    <w:rsid w:val="006E1A2B"/>
    <w:rsid w:val="00703002"/>
    <w:rsid w:val="0071735B"/>
    <w:rsid w:val="00727FBC"/>
    <w:rsid w:val="0073536F"/>
    <w:rsid w:val="00736280"/>
    <w:rsid w:val="007473C8"/>
    <w:rsid w:val="00771F4E"/>
    <w:rsid w:val="0077557F"/>
    <w:rsid w:val="00776B64"/>
    <w:rsid w:val="00777977"/>
    <w:rsid w:val="0078049D"/>
    <w:rsid w:val="007B62C9"/>
    <w:rsid w:val="007D56FB"/>
    <w:rsid w:val="007F3E56"/>
    <w:rsid w:val="00815BC5"/>
    <w:rsid w:val="0083568D"/>
    <w:rsid w:val="008428DE"/>
    <w:rsid w:val="00844286"/>
    <w:rsid w:val="0084615D"/>
    <w:rsid w:val="008521CF"/>
    <w:rsid w:val="00856250"/>
    <w:rsid w:val="00895F82"/>
    <w:rsid w:val="008A008E"/>
    <w:rsid w:val="008B0DE1"/>
    <w:rsid w:val="008B62F0"/>
    <w:rsid w:val="008C5FD8"/>
    <w:rsid w:val="008C6DE6"/>
    <w:rsid w:val="008C7931"/>
    <w:rsid w:val="0090704E"/>
    <w:rsid w:val="009138BF"/>
    <w:rsid w:val="00916917"/>
    <w:rsid w:val="00942233"/>
    <w:rsid w:val="00947FC5"/>
    <w:rsid w:val="00952EE4"/>
    <w:rsid w:val="009906BD"/>
    <w:rsid w:val="00996A05"/>
    <w:rsid w:val="009A1878"/>
    <w:rsid w:val="009B2C5B"/>
    <w:rsid w:val="009B4642"/>
    <w:rsid w:val="009D050E"/>
    <w:rsid w:val="009F6F83"/>
    <w:rsid w:val="00A02BDC"/>
    <w:rsid w:val="00A02EAC"/>
    <w:rsid w:val="00A1683D"/>
    <w:rsid w:val="00A50802"/>
    <w:rsid w:val="00A65F62"/>
    <w:rsid w:val="00A828BF"/>
    <w:rsid w:val="00AA167B"/>
    <w:rsid w:val="00AF5323"/>
    <w:rsid w:val="00B011F8"/>
    <w:rsid w:val="00B018D3"/>
    <w:rsid w:val="00B2624F"/>
    <w:rsid w:val="00B34DB3"/>
    <w:rsid w:val="00B35637"/>
    <w:rsid w:val="00B570C0"/>
    <w:rsid w:val="00B66D7B"/>
    <w:rsid w:val="00B8361B"/>
    <w:rsid w:val="00BA5946"/>
    <w:rsid w:val="00BC1547"/>
    <w:rsid w:val="00BE2CE3"/>
    <w:rsid w:val="00BE7C7E"/>
    <w:rsid w:val="00C14790"/>
    <w:rsid w:val="00C171D2"/>
    <w:rsid w:val="00C403CB"/>
    <w:rsid w:val="00C43D4B"/>
    <w:rsid w:val="00C47FA7"/>
    <w:rsid w:val="00C617EE"/>
    <w:rsid w:val="00C95133"/>
    <w:rsid w:val="00CA00AC"/>
    <w:rsid w:val="00CA2D38"/>
    <w:rsid w:val="00CB7A4F"/>
    <w:rsid w:val="00CE1E75"/>
    <w:rsid w:val="00DA1A06"/>
    <w:rsid w:val="00DB7586"/>
    <w:rsid w:val="00DC5046"/>
    <w:rsid w:val="00DE5945"/>
    <w:rsid w:val="00DF1F14"/>
    <w:rsid w:val="00E018C0"/>
    <w:rsid w:val="00E152F1"/>
    <w:rsid w:val="00E47ABB"/>
    <w:rsid w:val="00E65F11"/>
    <w:rsid w:val="00E72704"/>
    <w:rsid w:val="00E96FC8"/>
    <w:rsid w:val="00EC06C2"/>
    <w:rsid w:val="00EE2423"/>
    <w:rsid w:val="00EF5CCF"/>
    <w:rsid w:val="00F17E59"/>
    <w:rsid w:val="00F2681C"/>
    <w:rsid w:val="00F418D6"/>
    <w:rsid w:val="00F52DAC"/>
    <w:rsid w:val="00F93D15"/>
    <w:rsid w:val="00FE7314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49">
      <o:colormru v:ext="edit" colors="#f1f2f2"/>
    </o:shapedefaults>
    <o:shapelayout v:ext="edit">
      <o:idmap v:ext="edit" data="1"/>
    </o:shapelayout>
  </w:shapeDefaults>
  <w:decimalSymbol w:val=","/>
  <w:listSeparator w:val=";"/>
  <w14:docId w14:val="6FF8891F"/>
  <w15:docId w15:val="{33305427-3F6F-4591-9148-E178EAB9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  <w:style w:type="paragraph" w:styleId="Revisjon">
    <w:name w:val="Revision"/>
    <w:hidden/>
    <w:uiPriority w:val="99"/>
    <w:semiHidden/>
    <w:rsid w:val="0050467C"/>
    <w:pPr>
      <w:spacing w:before="0" w:after="0"/>
      <w:jc w:val="left"/>
    </w:pPr>
    <w:rPr>
      <w:sz w:val="22"/>
      <w:szCs w:val="22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47FC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7FC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7FC5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7FC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7FC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hin\Downloads\Vedlegg%203%20Svarskjema%20erfa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D5A2AA899385468369FDE544AEA719" ma:contentTypeVersion="3" ma:contentTypeDescription="Create a new document." ma:contentTypeScope="" ma:versionID="33cb21f50857408f5240480908fdbec2">
  <xsd:schema xmlns:xsd="http://www.w3.org/2001/XMLSchema" xmlns:xs="http://www.w3.org/2001/XMLSchema" xmlns:p="http://schemas.microsoft.com/office/2006/metadata/properties" xmlns:ns2="c344b595-227d-444d-a598-6b02a64d46df" targetNamespace="http://schemas.microsoft.com/office/2006/metadata/properties" ma:root="true" ma:fieldsID="23444e407993be5a4602d4c51b2eca19" ns2:_="">
    <xsd:import namespace="c344b595-227d-444d-a598-6b02a64d46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4b595-227d-444d-a598-6b02a64d4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399D0-09C7-4A7D-9C2D-9CF617D03E6C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77C0F0D-F6C5-434C-9AD5-56375A0D4FC6}"/>
</file>

<file path=customXml/itemProps3.xml><?xml version="1.0" encoding="utf-8"?>
<ds:datastoreItem xmlns:ds="http://schemas.openxmlformats.org/officeDocument/2006/customXml" ds:itemID="{DF35AE9A-01C6-44A6-9DAD-9CE6C399E8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3 Svarskjema erfaring.dotx</Template>
  <TotalTime>33</TotalTime>
  <Pages>3</Pages>
  <Words>360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Hinas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Gunnhild Granmo</dc:creator>
  <cp:keywords/>
  <dc:description/>
  <cp:lastModifiedBy>Sundnes Øyvind</cp:lastModifiedBy>
  <cp:revision>12</cp:revision>
  <cp:lastPrinted>2023-05-08T10:17:00Z</cp:lastPrinted>
  <dcterms:created xsi:type="dcterms:W3CDTF">2019-03-25T12:18:00Z</dcterms:created>
  <dcterms:modified xsi:type="dcterms:W3CDTF">2024-04-29T06:54:00Z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0x010100B1D5A2AA899385468369FDE544AEA719</vt:lpwstr>
  </property>
  <property fmtid="{D5CDD505-2E9C-101B-9397-08002B2CF9AE}" pid="3" name="_dlc_DocIdItemGuid">
    <vt:lpwstr>edd651e0-bc46-4ec7-abb2-9827016645a4</vt:lpwstr>
  </property>
</Properties>
</file>